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60" w:type="dxa"/>
        <w:tblInd w:w="-106" w:type="dxa"/>
        <w:tblLayout w:type="fixed"/>
        <w:tblLook w:val="0000"/>
      </w:tblPr>
      <w:tblGrid>
        <w:gridCol w:w="955"/>
        <w:gridCol w:w="3557"/>
        <w:gridCol w:w="2767"/>
        <w:gridCol w:w="2407"/>
        <w:gridCol w:w="1961"/>
        <w:gridCol w:w="1772"/>
        <w:gridCol w:w="1241"/>
      </w:tblGrid>
      <w:tr w:rsidR="008807C5" w:rsidRPr="003B1CCA">
        <w:trPr>
          <w:trHeight w:val="285"/>
        </w:trPr>
        <w:tc>
          <w:tcPr>
            <w:tcW w:w="14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附件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4</w:t>
            </w:r>
          </w:p>
        </w:tc>
      </w:tr>
      <w:tr w:rsidR="008807C5" w:rsidRPr="003B1CCA">
        <w:trPr>
          <w:trHeight w:val="480"/>
        </w:trPr>
        <w:tc>
          <w:tcPr>
            <w:tcW w:w="1466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b/>
                <w:bCs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2016</w:t>
            </w:r>
            <w:r w:rsidRPr="003B1CCA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年度山东医学科技奖申报项目汇总表</w:t>
            </w:r>
          </w:p>
        </w:tc>
      </w:tr>
      <w:tr w:rsidR="008807C5" w:rsidRPr="003B1CCA">
        <w:trPr>
          <w:trHeight w:val="480"/>
        </w:trPr>
        <w:tc>
          <w:tcPr>
            <w:tcW w:w="14660" w:type="dxa"/>
            <w:gridSpan w:val="7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推荐单位：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申报数量：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项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报送日期：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年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月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8807C5" w:rsidRPr="003B1CCA">
        <w:trPr>
          <w:trHeight w:val="300"/>
        </w:trPr>
        <w:tc>
          <w:tcPr>
            <w:tcW w:w="1466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联系人：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联系电话：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地址：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邮编：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电子邮件：</w:t>
            </w:r>
          </w:p>
        </w:tc>
      </w:tr>
      <w:tr w:rsidR="008807C5" w:rsidRPr="003B1CCA">
        <w:trPr>
          <w:trHeight w:val="450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主要完成人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主要完成单位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申报学科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申报类别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center"/>
              <w:rPr>
                <w:rFonts w:ascii="宋体"/>
                <w:kern w:val="0"/>
                <w:sz w:val="28"/>
                <w:szCs w:val="28"/>
              </w:rPr>
            </w:pPr>
            <w:r w:rsidRPr="003B1CCA">
              <w:rPr>
                <w:rFonts w:ascii="宋体" w:hAnsi="宋体" w:cs="宋体" w:hint="eastAsia"/>
                <w:kern w:val="0"/>
                <w:sz w:val="28"/>
                <w:szCs w:val="28"/>
              </w:rPr>
              <w:t>备注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285"/>
        </w:trPr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8807C5" w:rsidRPr="003B1CCA">
        <w:trPr>
          <w:trHeight w:val="300"/>
        </w:trPr>
        <w:tc>
          <w:tcPr>
            <w:tcW w:w="1466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bottom"/>
          </w:tcPr>
          <w:p w:rsidR="008807C5" w:rsidRPr="003B1CCA" w:rsidRDefault="008807C5" w:rsidP="001335C0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                          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第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页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              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共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</w:t>
            </w:r>
            <w:r w:rsidRPr="003B1CCA">
              <w:rPr>
                <w:rFonts w:ascii="宋体" w:hAnsi="宋体" w:cs="宋体" w:hint="eastAsia"/>
                <w:kern w:val="0"/>
                <w:sz w:val="24"/>
                <w:szCs w:val="24"/>
              </w:rPr>
              <w:t>页</w:t>
            </w:r>
            <w:r w:rsidRPr="003B1CCA"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</w:p>
        </w:tc>
      </w:tr>
    </w:tbl>
    <w:p w:rsidR="008807C5" w:rsidRPr="003B1CCA" w:rsidRDefault="008807C5" w:rsidP="001931C8">
      <w:r w:rsidRPr="003B1CCA">
        <w:rPr>
          <w:rFonts w:cs="宋体" w:hint="eastAsia"/>
        </w:rPr>
        <w:t>注：此表请以</w:t>
      </w:r>
      <w:r w:rsidRPr="003B1CCA">
        <w:t>Excel</w:t>
      </w:r>
      <w:r w:rsidRPr="003B1CCA">
        <w:rPr>
          <w:rFonts w:cs="宋体" w:hint="eastAsia"/>
        </w:rPr>
        <w:t>格式申报</w:t>
      </w:r>
    </w:p>
    <w:p w:rsidR="008807C5" w:rsidRDefault="008807C5"/>
    <w:sectPr w:rsidR="008807C5" w:rsidSect="001931C8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7C5" w:rsidRDefault="008807C5" w:rsidP="001931C8">
      <w:r>
        <w:separator/>
      </w:r>
    </w:p>
  </w:endnote>
  <w:endnote w:type="continuationSeparator" w:id="0">
    <w:p w:rsidR="008807C5" w:rsidRDefault="008807C5" w:rsidP="00193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7C5" w:rsidRDefault="008807C5" w:rsidP="001931C8">
      <w:r>
        <w:separator/>
      </w:r>
    </w:p>
  </w:footnote>
  <w:footnote w:type="continuationSeparator" w:id="0">
    <w:p w:rsidR="008807C5" w:rsidRDefault="008807C5" w:rsidP="001931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31C8"/>
    <w:rsid w:val="000D4613"/>
    <w:rsid w:val="001335C0"/>
    <w:rsid w:val="001931C8"/>
    <w:rsid w:val="001C021D"/>
    <w:rsid w:val="003B1CCA"/>
    <w:rsid w:val="00582C7E"/>
    <w:rsid w:val="00692CEE"/>
    <w:rsid w:val="008807C5"/>
    <w:rsid w:val="00B176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1C8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93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31C8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931C8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931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82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</cp:revision>
  <dcterms:created xsi:type="dcterms:W3CDTF">2016-06-21T07:44:00Z</dcterms:created>
  <dcterms:modified xsi:type="dcterms:W3CDTF">2016-06-24T01:02:00Z</dcterms:modified>
</cp:coreProperties>
</file>